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CF" w:rsidRPr="004A6642" w:rsidRDefault="008A6DCF" w:rsidP="00B24F58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117549" r:id="rId5"/>
        </w:object>
      </w:r>
    </w:p>
    <w:p w:rsidR="008A6DCF" w:rsidRPr="004A6642" w:rsidRDefault="008A6DCF" w:rsidP="00B24F58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8A6DCF" w:rsidRPr="004A6642" w:rsidRDefault="008A6DCF" w:rsidP="00B24F58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8A6DCF" w:rsidRPr="004A6642" w:rsidRDefault="008A6DCF" w:rsidP="00B24F5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8A6DCF" w:rsidRPr="004A6642" w:rsidRDefault="008A6DCF" w:rsidP="00B24F5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8A6DCF" w:rsidRPr="00F30895" w:rsidRDefault="008A6DCF" w:rsidP="00B24F5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8A6DCF" w:rsidRPr="004A6642" w:rsidRDefault="008A6DCF" w:rsidP="00B24F58">
      <w:pPr>
        <w:jc w:val="center"/>
        <w:rPr>
          <w:b/>
          <w:i/>
          <w:color w:val="000000"/>
          <w:sz w:val="28"/>
        </w:rPr>
      </w:pPr>
    </w:p>
    <w:p w:rsidR="008A6DCF" w:rsidRPr="004A6642" w:rsidRDefault="008A6DCF" w:rsidP="00B24F5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8A6DCF" w:rsidRDefault="008A6DCF" w:rsidP="00B24F58">
      <w:pPr>
        <w:rPr>
          <w:b/>
          <w:color w:val="000000"/>
        </w:rPr>
      </w:pPr>
    </w:p>
    <w:p w:rsidR="008A6DCF" w:rsidRPr="00571A2B" w:rsidRDefault="008A6DCF" w:rsidP="004742A4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1</w:t>
      </w:r>
      <w:r>
        <w:rPr>
          <w:sz w:val="28"/>
          <w:u w:val="single"/>
          <w:lang w:val="ru-RU"/>
        </w:rPr>
        <w:t>8</w:t>
      </w:r>
    </w:p>
    <w:p w:rsidR="008A6DCF" w:rsidRPr="004A6642" w:rsidRDefault="008A6DCF" w:rsidP="00B24F58">
      <w:pPr>
        <w:rPr>
          <w:color w:val="000000"/>
        </w:rPr>
      </w:pPr>
    </w:p>
    <w:p w:rsidR="008A6DCF" w:rsidRPr="00891B68" w:rsidRDefault="008A6DCF" w:rsidP="009F0CA8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7000 га"/>
        </w:smartTagPr>
        <w:r>
          <w:rPr>
            <w:color w:val="000000"/>
            <w:sz w:val="28"/>
            <w:szCs w:val="28"/>
          </w:rPr>
          <w:t>1,7000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8A6DCF" w:rsidRPr="00891B68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</w:p>
    <w:p w:rsidR="008A6DCF" w:rsidRPr="004A6642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7000 га"/>
        </w:smartTagPr>
        <w:r>
          <w:rPr>
            <w:color w:val="000000"/>
            <w:sz w:val="28"/>
            <w:szCs w:val="28"/>
          </w:rPr>
          <w:t xml:space="preserve">1,7000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2324285700:04:030:0003,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8A6DCF" w:rsidRPr="004A6642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</w:p>
    <w:p w:rsidR="008A6DCF" w:rsidRPr="004A6642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7000 га"/>
        </w:smartTagPr>
        <w:r>
          <w:rPr>
            <w:color w:val="000000"/>
            <w:sz w:val="28"/>
            <w:szCs w:val="28"/>
          </w:rPr>
          <w:t xml:space="preserve">1,7000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2324285700:04:030:0003,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8A6DCF" w:rsidRPr="004A6642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8A6DCF" w:rsidRPr="004A6642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8A6DCF" w:rsidRPr="004A6642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8A6DCF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</w:p>
    <w:p w:rsidR="008A6DCF" w:rsidRPr="004A6642" w:rsidRDefault="008A6DCF" w:rsidP="00B24F58">
      <w:pPr>
        <w:pStyle w:val="NoSpacing"/>
        <w:ind w:firstLine="709"/>
        <w:rPr>
          <w:color w:val="000000"/>
          <w:sz w:val="28"/>
          <w:szCs w:val="28"/>
        </w:rPr>
      </w:pPr>
    </w:p>
    <w:p w:rsidR="008A6DCF" w:rsidRDefault="008A6DCF" w:rsidP="00B24F58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sectPr w:rsidR="008A6DCF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F58"/>
    <w:rsid w:val="002E633D"/>
    <w:rsid w:val="00331F26"/>
    <w:rsid w:val="00380D8D"/>
    <w:rsid w:val="004742A4"/>
    <w:rsid w:val="004A6642"/>
    <w:rsid w:val="00571A2B"/>
    <w:rsid w:val="00624FFA"/>
    <w:rsid w:val="006953B1"/>
    <w:rsid w:val="00715E9F"/>
    <w:rsid w:val="00756BB3"/>
    <w:rsid w:val="00891B68"/>
    <w:rsid w:val="008A6DCF"/>
    <w:rsid w:val="008B71F3"/>
    <w:rsid w:val="009F0CA8"/>
    <w:rsid w:val="00AC2627"/>
    <w:rsid w:val="00B24F58"/>
    <w:rsid w:val="00B4692B"/>
    <w:rsid w:val="00CD34AE"/>
    <w:rsid w:val="00CF4522"/>
    <w:rsid w:val="00DA3798"/>
    <w:rsid w:val="00F122BD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F58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4F5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4F58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4F58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24F58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4F58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4F5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4F5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24F58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B24F5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B24F58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B24F58"/>
    <w:pPr>
      <w:spacing w:before="100" w:beforeAutospacing="1" w:after="100" w:afterAutospacing="1"/>
    </w:pPr>
    <w:rPr>
      <w:rFonts w:eastAsia="Calibri"/>
      <w:lang w:val="ru-RU"/>
    </w:rPr>
  </w:style>
  <w:style w:type="paragraph" w:customStyle="1" w:styleId="a">
    <w:name w:val="Знак Знак Знак Знак"/>
    <w:basedOn w:val="Normal"/>
    <w:uiPriority w:val="99"/>
    <w:rsid w:val="004742A4"/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1363</Words>
  <Characters>778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2018-05-29T06:22:00Z</cp:lastPrinted>
  <dcterms:created xsi:type="dcterms:W3CDTF">2018-05-15T05:41:00Z</dcterms:created>
  <dcterms:modified xsi:type="dcterms:W3CDTF">2018-05-29T13:46:00Z</dcterms:modified>
</cp:coreProperties>
</file>